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C8" w:rsidRPr="004E29C8" w:rsidRDefault="00785DE0" w:rsidP="00C83F4D">
      <w:pPr>
        <w:pStyle w:val="Title"/>
      </w:pPr>
      <w:r>
        <w:t>Healthcare Professionals Coordination Group</w:t>
      </w:r>
      <w:r w:rsidR="005B5DAB">
        <w:t xml:space="preserve"> Meeting</w:t>
      </w:r>
    </w:p>
    <w:p w:rsidR="0005790A" w:rsidRDefault="00337308" w:rsidP="00657893">
      <w:pPr>
        <w:pStyle w:val="Title"/>
      </w:pPr>
      <w:r>
        <w:t>4</w:t>
      </w:r>
      <w:r w:rsidRPr="00337308">
        <w:rPr>
          <w:vertAlign w:val="superscript"/>
        </w:rPr>
        <w:t>th</w:t>
      </w:r>
      <w:r>
        <w:t xml:space="preserve"> August</w:t>
      </w:r>
      <w:r w:rsidR="00785DE0">
        <w:t xml:space="preserve"> 2014, </w:t>
      </w:r>
      <w:hyperlink r:id="rId9" w:history="1">
        <w:r w:rsidR="0005790A" w:rsidRPr="00785DE0">
          <w:rPr>
            <w:rStyle w:val="Hyperlink"/>
          </w:rPr>
          <w:t>16:00</w:t>
        </w:r>
        <w:r w:rsidR="0005790A">
          <w:rPr>
            <w:rStyle w:val="Hyperlink"/>
          </w:rPr>
          <w:t>-17:00</w:t>
        </w:r>
        <w:r w:rsidR="0005790A" w:rsidRPr="00785DE0">
          <w:rPr>
            <w:rStyle w:val="Hyperlink"/>
          </w:rPr>
          <w:t xml:space="preserve"> UTC</w:t>
        </w:r>
      </w:hyperlink>
    </w:p>
    <w:p w:rsidR="0005790A" w:rsidRDefault="0005790A" w:rsidP="009E054C">
      <w:pPr>
        <w:rPr>
          <w:lang w:val="en-US"/>
        </w:rPr>
      </w:pPr>
    </w:p>
    <w:p w:rsidR="009E054C" w:rsidRPr="009E054C" w:rsidRDefault="009E054C" w:rsidP="009E054C">
      <w:pPr>
        <w:rPr>
          <w:lang w:val="en-US"/>
        </w:rPr>
      </w:pPr>
      <w:r w:rsidRPr="009E054C">
        <w:rPr>
          <w:lang w:val="en-US"/>
        </w:rPr>
        <w:t>Dial in details</w:t>
      </w:r>
      <w:r>
        <w:rPr>
          <w:lang w:val="en-US"/>
        </w:rPr>
        <w:t>:</w:t>
      </w:r>
    </w:p>
    <w:p w:rsidR="00B73DF8" w:rsidRPr="00B73DF8" w:rsidRDefault="009E054C" w:rsidP="009E054C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</w:rPr>
        <w:t>Please join my meeting.</w:t>
      </w:r>
    </w:p>
    <w:p w:rsidR="009E054C" w:rsidRDefault="009E054C" w:rsidP="00B73DF8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</w:pPr>
      <w:r w:rsidRPr="009E054C">
        <w:rPr>
          <w:rFonts w:ascii="Arial" w:hAnsi="Arial" w:cs="Arial"/>
          <w:color w:val="333333"/>
          <w:sz w:val="22"/>
          <w:szCs w:val="22"/>
        </w:rPr>
        <w:br/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Use your microphone and speakers (VoIP) - a headset is recommended. O</w:t>
      </w:r>
      <w:r w:rsidR="00337308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r, call in using your telephone:</w:t>
      </w:r>
    </w:p>
    <w:p w:rsidR="00337308" w:rsidRPr="00337308" w:rsidRDefault="00337308" w:rsidP="00337308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b/>
        </w:rPr>
      </w:pPr>
      <w:r>
        <w:br/>
      </w:r>
      <w:r w:rsidRPr="00337308">
        <w:rPr>
          <w:b/>
        </w:rPr>
        <w:t>https://global.gotomeeting.com/meeting/join/913359669</w:t>
      </w:r>
      <w:bookmarkStart w:id="0" w:name="_GoBack"/>
      <w:bookmarkEnd w:id="0"/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2"/>
          <w:szCs w:val="22"/>
        </w:rPr>
      </w:pP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Canada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(647) 497-9391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Denmark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+45 (0) 69 91 88 61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Netherlands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+31 (0) 708 912 514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Sweden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+46 (0) 852 503 498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Kingdom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+44 20 3535 0624</w:t>
      </w:r>
    </w:p>
    <w:p w:rsidR="009E054C" w:rsidRPr="009E054C" w:rsidRDefault="009E054C" w:rsidP="009E054C">
      <w:pPr>
        <w:pStyle w:val="Norma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333333"/>
          <w:sz w:val="22"/>
          <w:szCs w:val="22"/>
        </w:rPr>
      </w:pP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United States</w:t>
      </w:r>
      <w:r w:rsidRPr="009E054C">
        <w:rPr>
          <w:rFonts w:ascii="Arial" w:hAnsi="Arial" w:cs="Arial"/>
          <w:color w:val="333333"/>
          <w:sz w:val="22"/>
          <w:szCs w:val="22"/>
        </w:rPr>
        <w:t>:</w:t>
      </w:r>
      <w:r w:rsidRPr="009E054C"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 w:rsidRPr="009E054C">
        <w:rPr>
          <w:rFonts w:ascii="Arial" w:hAnsi="Arial" w:cs="Arial"/>
          <w:color w:val="333333"/>
          <w:sz w:val="22"/>
          <w:szCs w:val="22"/>
          <w:bdr w:val="none" w:sz="0" w:space="0" w:color="auto" w:frame="1"/>
        </w:rPr>
        <w:t>+1 (646) 982-0002</w:t>
      </w: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EB109E" w:rsidRPr="0005158D" w:rsidTr="00E76EB1">
        <w:trPr>
          <w:trHeight w:val="327"/>
        </w:trPr>
        <w:tc>
          <w:tcPr>
            <w:tcW w:w="3888" w:type="pct"/>
            <w:shd w:val="clear" w:color="auto" w:fill="B8CCE4" w:themeFill="accent1" w:themeFillTint="66"/>
          </w:tcPr>
          <w:p w:rsidR="00EB109E" w:rsidRPr="0005158D" w:rsidRDefault="00EB109E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EB109E" w:rsidRPr="00E32D8A" w:rsidRDefault="00EB109E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EB109E" w:rsidRPr="00E32D8A" w:rsidRDefault="00EB109E" w:rsidP="00E32D8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EB109E" w:rsidTr="00E76EB1">
        <w:trPr>
          <w:trHeight w:val="347"/>
        </w:trPr>
        <w:tc>
          <w:tcPr>
            <w:tcW w:w="3888" w:type="pct"/>
            <w:vAlign w:val="center"/>
          </w:tcPr>
          <w:p w:rsidR="00EB109E" w:rsidRPr="0005158D" w:rsidRDefault="00EB109E" w:rsidP="00E76EB1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EB109E" w:rsidTr="00E76EB1">
        <w:trPr>
          <w:trHeight w:val="327"/>
        </w:trPr>
        <w:tc>
          <w:tcPr>
            <w:tcW w:w="3888" w:type="pct"/>
            <w:vAlign w:val="center"/>
          </w:tcPr>
          <w:p w:rsidR="00EB109E" w:rsidRPr="0005158D" w:rsidRDefault="00EB109E" w:rsidP="00E76EB1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1  mins</w:t>
            </w:r>
          </w:p>
        </w:tc>
      </w:tr>
      <w:tr w:rsidR="00EB109E" w:rsidTr="00E76EB1">
        <w:trPr>
          <w:trHeight w:val="347"/>
        </w:trPr>
        <w:tc>
          <w:tcPr>
            <w:tcW w:w="3888" w:type="pct"/>
            <w:vAlign w:val="center"/>
          </w:tcPr>
          <w:p w:rsidR="00EB109E" w:rsidRDefault="00EB109E" w:rsidP="00E76EB1">
            <w:pPr>
              <w:pStyle w:val="Agenda1"/>
            </w:pPr>
            <w:r>
              <w:t>Approval of minutes of last meeting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3 mins</w:t>
            </w:r>
          </w:p>
        </w:tc>
      </w:tr>
      <w:tr w:rsidR="00EB109E" w:rsidTr="00E76EB1">
        <w:trPr>
          <w:trHeight w:val="327"/>
        </w:trPr>
        <w:tc>
          <w:tcPr>
            <w:tcW w:w="3888" w:type="pct"/>
            <w:vAlign w:val="center"/>
          </w:tcPr>
          <w:p w:rsidR="00EB109E" w:rsidRDefault="00EB109E" w:rsidP="00E76EB1">
            <w:pPr>
              <w:pStyle w:val="Agenda1"/>
            </w:pPr>
            <w:r>
              <w:t>Clinical engagement approach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EB109E">
              <w:rPr>
                <w:lang w:val="en-US"/>
              </w:rPr>
              <w:t xml:space="preserve"> </w:t>
            </w:r>
            <w:proofErr w:type="spellStart"/>
            <w:r w:rsidR="00EB109E">
              <w:rPr>
                <w:lang w:val="en-US"/>
              </w:rPr>
              <w:t>mins</w:t>
            </w:r>
            <w:proofErr w:type="spellEnd"/>
          </w:p>
        </w:tc>
      </w:tr>
      <w:tr w:rsidR="00EB109E" w:rsidTr="00E76EB1">
        <w:trPr>
          <w:trHeight w:val="347"/>
        </w:trPr>
        <w:tc>
          <w:tcPr>
            <w:tcW w:w="3888" w:type="pct"/>
            <w:vAlign w:val="center"/>
          </w:tcPr>
          <w:p w:rsidR="00EB109E" w:rsidRDefault="00EB109E" w:rsidP="00E76EB1">
            <w:pPr>
              <w:pStyle w:val="Agenda1"/>
            </w:pPr>
            <w:r>
              <w:t>Review of template for SIG Terms of Reference.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EB109E">
              <w:rPr>
                <w:lang w:val="en-US"/>
              </w:rPr>
              <w:t xml:space="preserve"> </w:t>
            </w:r>
            <w:proofErr w:type="spellStart"/>
            <w:r w:rsidR="00EB109E">
              <w:rPr>
                <w:lang w:val="en-US"/>
              </w:rPr>
              <w:t>mins</w:t>
            </w:r>
            <w:proofErr w:type="spellEnd"/>
          </w:p>
        </w:tc>
      </w:tr>
      <w:tr w:rsidR="00EB109E" w:rsidTr="00E76EB1">
        <w:trPr>
          <w:trHeight w:val="327"/>
        </w:trPr>
        <w:tc>
          <w:tcPr>
            <w:tcW w:w="3888" w:type="pct"/>
            <w:vAlign w:val="center"/>
          </w:tcPr>
          <w:p w:rsidR="00EB109E" w:rsidRDefault="00EB109E" w:rsidP="00E76EB1">
            <w:pPr>
              <w:pStyle w:val="Agenda1"/>
            </w:pPr>
            <w:r>
              <w:rPr>
                <w:lang w:val="en-GB"/>
              </w:rPr>
              <w:t>Review of leadership nominations for SIGs.</w:t>
            </w:r>
          </w:p>
        </w:tc>
        <w:tc>
          <w:tcPr>
            <w:tcW w:w="606" w:type="pct"/>
            <w:vAlign w:val="center"/>
          </w:tcPr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Chair/</w:t>
            </w:r>
            <w:r w:rsidR="00EB109E"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EB109E">
              <w:rPr>
                <w:lang w:val="en-US"/>
              </w:rPr>
              <w:t xml:space="preserve"> </w:t>
            </w:r>
            <w:proofErr w:type="spellStart"/>
            <w:r w:rsidR="00EB109E">
              <w:rPr>
                <w:lang w:val="en-US"/>
              </w:rPr>
              <w:t>mins</w:t>
            </w:r>
            <w:proofErr w:type="spellEnd"/>
          </w:p>
        </w:tc>
      </w:tr>
      <w:tr w:rsidR="00EB109E" w:rsidTr="00E76EB1">
        <w:trPr>
          <w:trHeight w:val="2757"/>
        </w:trPr>
        <w:tc>
          <w:tcPr>
            <w:tcW w:w="3888" w:type="pct"/>
            <w:vAlign w:val="center"/>
          </w:tcPr>
          <w:p w:rsidR="00EB109E" w:rsidRDefault="00EB109E" w:rsidP="00E76EB1">
            <w:pPr>
              <w:pStyle w:val="Agenda1"/>
            </w:pPr>
            <w:r w:rsidRPr="00016792">
              <w:t>SIG</w:t>
            </w:r>
            <w:r>
              <w:t xml:space="preserve"> updates:</w:t>
            </w:r>
          </w:p>
          <w:p w:rsidR="00EB109E" w:rsidRDefault="00EB109E" w:rsidP="00E76EB1">
            <w:pPr>
              <w:pStyle w:val="Agenda2"/>
            </w:pPr>
            <w:r>
              <w:t>SIG work plans</w:t>
            </w:r>
          </w:p>
          <w:p w:rsidR="00EB109E" w:rsidRDefault="00EB109E" w:rsidP="00E76EB1">
            <w:pPr>
              <w:pStyle w:val="Agenda2"/>
            </w:pPr>
            <w:r>
              <w:t>Nursing</w:t>
            </w:r>
          </w:p>
          <w:p w:rsidR="00EB109E" w:rsidRDefault="00EB109E" w:rsidP="00E76EB1">
            <w:pPr>
              <w:pStyle w:val="Agenda2"/>
            </w:pPr>
            <w:r>
              <w:t>Dentistry</w:t>
            </w:r>
          </w:p>
          <w:p w:rsidR="00EB109E" w:rsidRDefault="00EB109E" w:rsidP="00E76EB1">
            <w:pPr>
              <w:pStyle w:val="Agenda2"/>
            </w:pPr>
            <w:r>
              <w:t xml:space="preserve">Anesthesia </w:t>
            </w:r>
          </w:p>
          <w:p w:rsidR="00EB109E" w:rsidRDefault="00EB109E" w:rsidP="00E76EB1">
            <w:pPr>
              <w:pStyle w:val="Agenda2"/>
            </w:pPr>
            <w:r>
              <w:t>iPalm</w:t>
            </w:r>
          </w:p>
          <w:p w:rsidR="00EB109E" w:rsidRDefault="00EB109E" w:rsidP="00E76EB1">
            <w:pPr>
              <w:pStyle w:val="Agenda2"/>
            </w:pPr>
            <w:r>
              <w:t>Pharmacy</w:t>
            </w:r>
          </w:p>
          <w:p w:rsidR="00EB109E" w:rsidRPr="0005158D" w:rsidRDefault="00EB109E" w:rsidP="00E76EB1">
            <w:pPr>
              <w:pStyle w:val="Agenda2"/>
            </w:pPr>
            <w:r>
              <w:t>GP/FP</w:t>
            </w:r>
          </w:p>
        </w:tc>
        <w:tc>
          <w:tcPr>
            <w:tcW w:w="606" w:type="pct"/>
            <w:vAlign w:val="center"/>
          </w:tcPr>
          <w:p w:rsidR="00E2376F" w:rsidRDefault="00E2376F" w:rsidP="00E76EB1">
            <w:pPr>
              <w:rPr>
                <w:lang w:val="en-US"/>
              </w:rPr>
            </w:pPr>
          </w:p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SM/ZW</w:t>
            </w:r>
          </w:p>
          <w:p w:rsidR="00E2376F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MJ</w:t>
            </w:r>
          </w:p>
          <w:p w:rsidR="00E2376F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AN</w:t>
            </w:r>
          </w:p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AC</w:t>
            </w:r>
          </w:p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EM/LG</w:t>
            </w:r>
          </w:p>
          <w:p w:rsidR="00E2376F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NB/RS</w:t>
            </w:r>
          </w:p>
        </w:tc>
        <w:tc>
          <w:tcPr>
            <w:tcW w:w="505" w:type="pct"/>
            <w:vAlign w:val="center"/>
          </w:tcPr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(3</w:t>
            </w:r>
            <w:r w:rsidR="00EB109E">
              <w:rPr>
                <w:lang w:val="en-US"/>
              </w:rPr>
              <w:t xml:space="preserve"> </w:t>
            </w:r>
            <w:proofErr w:type="spellStart"/>
            <w:r w:rsidR="00EB109E">
              <w:rPr>
                <w:lang w:val="en-US"/>
              </w:rPr>
              <w:t>mins</w:t>
            </w:r>
            <w:proofErr w:type="spellEnd"/>
            <w:r w:rsidR="00EB109E">
              <w:rPr>
                <w:lang w:val="en-US"/>
              </w:rPr>
              <w:t xml:space="preserve"> per) </w:t>
            </w:r>
          </w:p>
          <w:p w:rsidR="00EB109E" w:rsidRDefault="00EB109E" w:rsidP="00E76EB1">
            <w:pPr>
              <w:rPr>
                <w:lang w:val="en-US"/>
              </w:rPr>
            </w:pPr>
          </w:p>
          <w:p w:rsidR="00EB109E" w:rsidRDefault="00E2376F" w:rsidP="00E76EB1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  <w:r w:rsidR="00EB109E">
              <w:rPr>
                <w:lang w:val="en-US"/>
              </w:rPr>
              <w:t xml:space="preserve"> </w:t>
            </w:r>
            <w:proofErr w:type="spellStart"/>
            <w:r w:rsidR="00EB109E">
              <w:rPr>
                <w:lang w:val="en-US"/>
              </w:rPr>
              <w:t>mins</w:t>
            </w:r>
            <w:proofErr w:type="spellEnd"/>
          </w:p>
        </w:tc>
      </w:tr>
      <w:tr w:rsidR="00EB109E" w:rsidTr="00E76EB1">
        <w:trPr>
          <w:trHeight w:val="347"/>
        </w:trPr>
        <w:tc>
          <w:tcPr>
            <w:tcW w:w="3888" w:type="pct"/>
            <w:vAlign w:val="center"/>
          </w:tcPr>
          <w:p w:rsidR="00EB109E" w:rsidRPr="0005158D" w:rsidRDefault="00EB109E" w:rsidP="00E76EB1">
            <w:pPr>
              <w:pStyle w:val="Agenda1"/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</w:p>
        </w:tc>
      </w:tr>
      <w:tr w:rsidR="00EB109E" w:rsidTr="00E76EB1">
        <w:trPr>
          <w:trHeight w:val="347"/>
        </w:trPr>
        <w:tc>
          <w:tcPr>
            <w:tcW w:w="3888" w:type="pct"/>
            <w:vAlign w:val="center"/>
          </w:tcPr>
          <w:p w:rsidR="00E2376F" w:rsidRDefault="00EB109E" w:rsidP="00E76EB1">
            <w:pPr>
              <w:pStyle w:val="Agenda1"/>
            </w:pPr>
            <w:r>
              <w:t>Date of next meeting</w:t>
            </w:r>
            <w:r w:rsidR="00E2376F">
              <w:t>s:</w:t>
            </w:r>
            <w:r>
              <w:t xml:space="preserve"> </w:t>
            </w:r>
          </w:p>
          <w:p w:rsidR="00EB109E" w:rsidRDefault="00EB109E" w:rsidP="00E2376F">
            <w:pPr>
              <w:pStyle w:val="Agenda1"/>
              <w:numPr>
                <w:ilvl w:val="0"/>
                <w:numId w:val="5"/>
              </w:numPr>
            </w:pPr>
            <w:r>
              <w:t>6</w:t>
            </w:r>
            <w:r w:rsidRPr="0005790A">
              <w:rPr>
                <w:vertAlign w:val="superscript"/>
              </w:rPr>
              <w:t>th</w:t>
            </w:r>
            <w:r>
              <w:t xml:space="preserve"> October 2014, 1600 – 1700 UTC</w:t>
            </w:r>
          </w:p>
          <w:p w:rsidR="00E2376F" w:rsidRDefault="00E2376F" w:rsidP="00E2376F">
            <w:pPr>
              <w:pStyle w:val="Agenda1"/>
              <w:numPr>
                <w:ilvl w:val="0"/>
                <w:numId w:val="5"/>
              </w:numPr>
            </w:pPr>
            <w:r>
              <w:t>Face to Face – Sunday 26 October, Amsterdam</w:t>
            </w:r>
          </w:p>
        </w:tc>
        <w:tc>
          <w:tcPr>
            <w:tcW w:w="606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EB109E" w:rsidRDefault="00EB109E" w:rsidP="00E76EB1">
            <w:pPr>
              <w:rPr>
                <w:lang w:val="en-US"/>
              </w:rPr>
            </w:pPr>
          </w:p>
        </w:tc>
      </w:tr>
    </w:tbl>
    <w:p w:rsidR="001F7EFF" w:rsidRDefault="001F7EFF" w:rsidP="00E2376F">
      <w:pPr>
        <w:rPr>
          <w:lang w:val="en-US"/>
        </w:rPr>
      </w:pPr>
    </w:p>
    <w:sectPr w:rsidR="001F7EFF" w:rsidSect="0009798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D8B" w:rsidRDefault="00913D8B" w:rsidP="00B825DC">
      <w:pPr>
        <w:spacing w:after="0" w:line="240" w:lineRule="auto"/>
      </w:pPr>
      <w:r>
        <w:separator/>
      </w:r>
    </w:p>
  </w:endnote>
  <w:endnote w:type="continuationSeparator" w:id="0">
    <w:p w:rsidR="00913D8B" w:rsidRDefault="00913D8B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913D8B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85DE0">
      <w:rPr>
        <w:noProof/>
      </w:rPr>
      <w:t>Document4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E2376F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E2376F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913D8B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785DE0">
      <w:rPr>
        <w:noProof/>
      </w:rPr>
      <w:t>Document4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E2376F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E2376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D8B" w:rsidRDefault="00913D8B" w:rsidP="00B825DC">
      <w:pPr>
        <w:spacing w:after="0" w:line="240" w:lineRule="auto"/>
      </w:pPr>
      <w:r>
        <w:separator/>
      </w:r>
    </w:p>
  </w:footnote>
  <w:footnote w:type="continuationSeparator" w:id="0">
    <w:p w:rsidR="00913D8B" w:rsidRDefault="00913D8B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5B5DA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31452"/>
    <w:multiLevelType w:val="hybridMultilevel"/>
    <w:tmpl w:val="2618C5C4"/>
    <w:lvl w:ilvl="0" w:tplc="589E40E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E0"/>
    <w:rsid w:val="00016792"/>
    <w:rsid w:val="000207CC"/>
    <w:rsid w:val="00041C2E"/>
    <w:rsid w:val="0005158D"/>
    <w:rsid w:val="0005790A"/>
    <w:rsid w:val="000957D6"/>
    <w:rsid w:val="0009798B"/>
    <w:rsid w:val="000F15E9"/>
    <w:rsid w:val="00154CC3"/>
    <w:rsid w:val="0015701C"/>
    <w:rsid w:val="001B4B3F"/>
    <w:rsid w:val="001F7EFF"/>
    <w:rsid w:val="00224CC6"/>
    <w:rsid w:val="002722B0"/>
    <w:rsid w:val="002C378C"/>
    <w:rsid w:val="002C6E78"/>
    <w:rsid w:val="002E152E"/>
    <w:rsid w:val="003036DF"/>
    <w:rsid w:val="00323ED0"/>
    <w:rsid w:val="00337308"/>
    <w:rsid w:val="003441F7"/>
    <w:rsid w:val="004A1DA8"/>
    <w:rsid w:val="004D4F41"/>
    <w:rsid w:val="004E29C8"/>
    <w:rsid w:val="00500C83"/>
    <w:rsid w:val="005303B8"/>
    <w:rsid w:val="005A7E1F"/>
    <w:rsid w:val="005B5DAB"/>
    <w:rsid w:val="005C652A"/>
    <w:rsid w:val="005F09F8"/>
    <w:rsid w:val="00603734"/>
    <w:rsid w:val="006216E6"/>
    <w:rsid w:val="006338EF"/>
    <w:rsid w:val="00657893"/>
    <w:rsid w:val="006907C6"/>
    <w:rsid w:val="006F22CB"/>
    <w:rsid w:val="00724360"/>
    <w:rsid w:val="00785DE0"/>
    <w:rsid w:val="0079453A"/>
    <w:rsid w:val="007E6B7F"/>
    <w:rsid w:val="008463A2"/>
    <w:rsid w:val="009070BF"/>
    <w:rsid w:val="00913D8B"/>
    <w:rsid w:val="009A572D"/>
    <w:rsid w:val="009E054C"/>
    <w:rsid w:val="00A079E5"/>
    <w:rsid w:val="00A93727"/>
    <w:rsid w:val="00AC24AC"/>
    <w:rsid w:val="00AF51DD"/>
    <w:rsid w:val="00B4542C"/>
    <w:rsid w:val="00B73DF8"/>
    <w:rsid w:val="00B825DC"/>
    <w:rsid w:val="00B8368D"/>
    <w:rsid w:val="00B8493F"/>
    <w:rsid w:val="00B85D5E"/>
    <w:rsid w:val="00C24085"/>
    <w:rsid w:val="00C34B05"/>
    <w:rsid w:val="00C53F81"/>
    <w:rsid w:val="00C83F4D"/>
    <w:rsid w:val="00CA4129"/>
    <w:rsid w:val="00CB1E5A"/>
    <w:rsid w:val="00CC3A06"/>
    <w:rsid w:val="00CC62C2"/>
    <w:rsid w:val="00CF0AA3"/>
    <w:rsid w:val="00CF72F6"/>
    <w:rsid w:val="00D76F98"/>
    <w:rsid w:val="00DC0E53"/>
    <w:rsid w:val="00E2376F"/>
    <w:rsid w:val="00E32D8A"/>
    <w:rsid w:val="00E32F08"/>
    <w:rsid w:val="00E72044"/>
    <w:rsid w:val="00E76EB1"/>
    <w:rsid w:val="00EB0666"/>
    <w:rsid w:val="00EB109E"/>
    <w:rsid w:val="00EB23C2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DE0"/>
    <w:rPr>
      <w:color w:val="800080" w:themeColor="followed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4E29C8"/>
    <w:pPr>
      <w:numPr>
        <w:ilvl w:val="0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275"/>
        <w:tab w:val="left" w:pos="1701"/>
      </w:tabs>
      <w:spacing w:after="120" w:line="300" w:lineRule="atLeast"/>
      <w:ind w:left="1701" w:hanging="1701"/>
      <w:contextualSpacing w:val="0"/>
    </w:pPr>
    <w:rPr>
      <w:rFonts w:ascii="Arial" w:hAnsi="Arial"/>
      <w:szCs w:val="24"/>
    </w:rPr>
  </w:style>
  <w:style w:type="character" w:customStyle="1" w:styleId="ActionChar">
    <w:name w:val="Action Char"/>
    <w:basedOn w:val="ListParagraphChar"/>
    <w:link w:val="Action"/>
    <w:rsid w:val="004E29C8"/>
    <w:rPr>
      <w:rFonts w:ascii="Arial" w:hAnsi="Arial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9E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9E0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esktop\A%20IHTSDO%201\Templates\Agenda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5B424-1FA3-4B14-99A9-1AADB697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2</cp:revision>
  <dcterms:created xsi:type="dcterms:W3CDTF">2014-07-25T11:13:00Z</dcterms:created>
  <dcterms:modified xsi:type="dcterms:W3CDTF">2014-07-25T11:13:00Z</dcterms:modified>
</cp:coreProperties>
</file>